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6 Innenputz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Innenputz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